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6960E1A2" w:rsidR="00090915" w:rsidRPr="000B2736" w:rsidRDefault="000B2736" w:rsidP="000B2736">
      <w:pPr>
        <w:pStyle w:val="Heading1"/>
      </w:pPr>
      <w:r w:rsidRPr="000B2736">
        <w:t xml:space="preserve">Module </w:t>
      </w:r>
      <w:r w:rsidR="00D21C98">
        <w:t>5</w:t>
      </w:r>
      <w:r w:rsidRPr="000B2736">
        <w:t xml:space="preserve"> </w:t>
      </w:r>
      <w:r w:rsidR="00F66127" w:rsidRPr="00F66127">
        <w:t xml:space="preserve">Spectrum of </w:t>
      </w:r>
      <w:r w:rsidR="00292612">
        <w:t>S</w:t>
      </w:r>
      <w:r w:rsidR="00F66127" w:rsidRPr="00F66127">
        <w:t xml:space="preserve">ignals using Fourier </w:t>
      </w:r>
      <w:r w:rsidR="005D731A">
        <w:t>T</w:t>
      </w:r>
      <w:r w:rsidR="00F66127" w:rsidRPr="00F66127">
        <w:t>ransform</w:t>
      </w:r>
    </w:p>
    <w:p w14:paraId="32D808C6" w14:textId="77777777" w:rsidR="003D3143" w:rsidRDefault="003D3143" w:rsidP="00122C63"/>
    <w:p w14:paraId="2C7C7025" w14:textId="23E913A6" w:rsidR="00E86162" w:rsidRDefault="00BA7CB0" w:rsidP="00E86162">
      <w:pPr>
        <w:pStyle w:val="Heading2"/>
      </w:pPr>
      <w:r>
        <w:t>Spectrum</w:t>
      </w:r>
    </w:p>
    <w:p w14:paraId="30D287EA" w14:textId="7F49F51F" w:rsidR="000C578E" w:rsidRPr="007F51D7" w:rsidRDefault="00AE4FF3" w:rsidP="000C578E">
      <w:r w:rsidRPr="00B76C21">
        <w:t xml:space="preserve">Recall that the spectrum </w:t>
      </w:r>
      <w:r w:rsidR="0008261B" w:rsidRPr="0008261B">
        <w:rPr>
          <w:position w:val="-14"/>
        </w:rPr>
        <w:object w:dxaOrig="780" w:dyaOrig="400" w14:anchorId="6EDAEF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5" type="#_x0000_t75" style="width:39pt;height:20.25pt" o:ole="">
            <v:imagedata r:id="rId7" o:title=""/>
          </v:shape>
          <o:OLEObject Type="Embed" ProgID="Equation.DSMT4" ShapeID="_x0000_i1105" DrawAspect="Content" ObjectID="_1801038499" r:id="rId8"/>
        </w:object>
      </w:r>
      <w:r w:rsidRPr="00B76C21">
        <w:t xml:space="preserve">of a signal </w:t>
      </w:r>
      <w:r w:rsidR="0008261B" w:rsidRPr="0008261B">
        <w:rPr>
          <w:position w:val="-14"/>
        </w:rPr>
        <w:object w:dxaOrig="480" w:dyaOrig="400" w14:anchorId="58C6B236">
          <v:shape id="_x0000_i1110" type="#_x0000_t75" style="width:24pt;height:20.25pt" o:ole="">
            <v:imagedata r:id="rId9" o:title=""/>
          </v:shape>
          <o:OLEObject Type="Embed" ProgID="Equation.DSMT4" ShapeID="_x0000_i1110" DrawAspect="Content" ObjectID="_1801038500" r:id="rId10"/>
        </w:object>
      </w:r>
      <w:r>
        <w:t xml:space="preserve"> </w:t>
      </w:r>
      <w:r w:rsidRPr="00B76C21">
        <w:t xml:space="preserve">is </w:t>
      </w:r>
      <w:r>
        <w:t>the frequency content of the signal</w:t>
      </w:r>
      <w:r w:rsidRPr="00B76C21">
        <w:t>.</w:t>
      </w:r>
      <w:r w:rsidR="000C578E">
        <w:t xml:space="preserve"> </w:t>
      </w:r>
      <w:r w:rsidR="000C578E" w:rsidRPr="007F51D7">
        <w:t xml:space="preserve">The Fourier transform of a signal </w:t>
      </w:r>
      <w:r w:rsidR="0008261B" w:rsidRPr="0008261B">
        <w:rPr>
          <w:position w:val="-14"/>
        </w:rPr>
        <w:object w:dxaOrig="480" w:dyaOrig="400" w14:anchorId="2751E66B">
          <v:shape id="_x0000_i1115" type="#_x0000_t75" style="width:24pt;height:20.25pt" o:ole="">
            <v:imagedata r:id="rId11" o:title=""/>
          </v:shape>
          <o:OLEObject Type="Embed" ProgID="Equation.DSMT4" ShapeID="_x0000_i1115" DrawAspect="Content" ObjectID="_1801038501" r:id="rId12"/>
        </w:object>
      </w:r>
      <w:r w:rsidR="000C578E" w:rsidRPr="007F51D7">
        <w:t xml:space="preserve"> is the spectrum of the signal. The Fourier transform gives a frequency domain </w:t>
      </w:r>
      <w:r w:rsidR="000C578E">
        <w:t>description of periodic and non-</w:t>
      </w:r>
      <w:r w:rsidR="000C578E" w:rsidRPr="007F51D7">
        <w:t>periodic signals.</w:t>
      </w:r>
      <w:r w:rsidR="000C578E">
        <w:t xml:space="preserve"> </w:t>
      </w:r>
      <w:r w:rsidR="000C578E" w:rsidRPr="007F51D7">
        <w:t xml:space="preserve">The spectrum </w:t>
      </w:r>
      <w:r w:rsidR="0008261B" w:rsidRPr="0008261B">
        <w:rPr>
          <w:position w:val="-14"/>
        </w:rPr>
        <w:object w:dxaOrig="780" w:dyaOrig="400" w14:anchorId="4AD13334">
          <v:shape id="_x0000_i1120" type="#_x0000_t75" style="width:39pt;height:20.25pt" o:ole="">
            <v:imagedata r:id="rId13" o:title=""/>
          </v:shape>
          <o:OLEObject Type="Embed" ProgID="Equation.DSMT4" ShapeID="_x0000_i1120" DrawAspect="Content" ObjectID="_1801038502" r:id="rId14"/>
        </w:object>
      </w:r>
      <w:r w:rsidR="000C578E" w:rsidRPr="007F51D7">
        <w:t xml:space="preserve"> is generally complex valued and can be represented by its magnitude spectrum </w:t>
      </w:r>
      <w:r w:rsidR="0008261B" w:rsidRPr="0008261B">
        <w:rPr>
          <w:position w:val="-16"/>
        </w:rPr>
        <w:object w:dxaOrig="859" w:dyaOrig="440" w14:anchorId="1F342D9B">
          <v:shape id="_x0000_i1125" type="#_x0000_t75" style="width:42.75pt;height:21.75pt" o:ole="">
            <v:imagedata r:id="rId15" o:title=""/>
          </v:shape>
          <o:OLEObject Type="Embed" ProgID="Equation.DSMT4" ShapeID="_x0000_i1125" DrawAspect="Content" ObjectID="_1801038503" r:id="rId16"/>
        </w:object>
      </w:r>
      <w:r w:rsidR="000C578E" w:rsidRPr="007F51D7">
        <w:t xml:space="preserve"> and phase spectrum </w:t>
      </w:r>
      <w:r w:rsidR="0008261B" w:rsidRPr="0008261B">
        <w:rPr>
          <w:position w:val="-14"/>
        </w:rPr>
        <w:object w:dxaOrig="940" w:dyaOrig="400" w14:anchorId="60613140">
          <v:shape id="_x0000_i1130" type="#_x0000_t75" style="width:47.25pt;height:20.25pt" o:ole="">
            <v:imagedata r:id="rId17" o:title=""/>
          </v:shape>
          <o:OLEObject Type="Embed" ProgID="Equation.DSMT4" ShapeID="_x0000_i1130" DrawAspect="Content" ObjectID="_1801038504" r:id="rId18"/>
        </w:object>
      </w:r>
      <w:r w:rsidR="000C578E" w:rsidRPr="007F51D7">
        <w:t xml:space="preserve">. </w:t>
      </w:r>
    </w:p>
    <w:p w14:paraId="1CA856D2" w14:textId="77777777" w:rsidR="00AE4FF3" w:rsidRDefault="00AE4FF3" w:rsidP="00122C63"/>
    <w:p w14:paraId="2C7E9181" w14:textId="77777777" w:rsidR="00681F02" w:rsidRPr="00B76C21" w:rsidRDefault="00681F02" w:rsidP="00681F02">
      <w:r w:rsidRPr="00B76C21">
        <w:t>To determine the spectrum of a signal:</w:t>
      </w:r>
    </w:p>
    <w:p w14:paraId="0EA0C5D4" w14:textId="1D52877C" w:rsidR="00681F02" w:rsidRPr="00B76C21" w:rsidRDefault="00681F02" w:rsidP="00681F02">
      <w:pPr>
        <w:pStyle w:val="Bulletedlist"/>
      </w:pPr>
      <w:r w:rsidRPr="00B76C21">
        <w:t>The spectrum of signals that are sums of sinusoids</w:t>
      </w:r>
      <w:r>
        <w:t xml:space="preserve"> can be found by inspection, for example</w:t>
      </w:r>
      <w:r w:rsidR="0008261B" w:rsidRPr="0008261B">
        <w:rPr>
          <w:position w:val="-14"/>
        </w:rPr>
        <w:object w:dxaOrig="4400" w:dyaOrig="400" w14:anchorId="68D2C29D">
          <v:shape id="_x0000_i1136" type="#_x0000_t75" style="width:219.75pt;height:20.25pt" o:ole="">
            <v:imagedata r:id="rId19" o:title=""/>
          </v:shape>
          <o:OLEObject Type="Embed" ProgID="Equation.DSMT4" ShapeID="_x0000_i1136" DrawAspect="Content" ObjectID="_1801038505" r:id="rId20"/>
        </w:object>
      </w:r>
      <w:bookmarkStart w:id="0" w:name="MTBlankEqn"/>
      <w:r w:rsidR="0008261B" w:rsidRPr="0008261B">
        <w:rPr>
          <w:position w:val="-18"/>
        </w:rPr>
        <w:object w:dxaOrig="7940" w:dyaOrig="480" w14:anchorId="7E94FDE2">
          <v:shape id="_x0000_i1142" type="#_x0000_t75" style="width:396.75pt;height:24pt" o:ole="">
            <v:imagedata r:id="rId21" o:title=""/>
          </v:shape>
          <o:OLEObject Type="Embed" ProgID="Equation.DSMT4" ShapeID="_x0000_i1142" DrawAspect="Content" ObjectID="_1801038506" r:id="rId22"/>
        </w:object>
      </w:r>
      <w:bookmarkEnd w:id="0"/>
    </w:p>
    <w:p w14:paraId="48D1FFD3" w14:textId="77777777" w:rsidR="00681F02" w:rsidRDefault="00681F02" w:rsidP="00681F02">
      <w:pPr>
        <w:pStyle w:val="Bulletedlist"/>
      </w:pPr>
      <w:r w:rsidRPr="00B76C21">
        <w:t>The spectrum of signals that are periodic and meet the Dirichlet conditions can be determined from the signal’s</w:t>
      </w:r>
      <w:r>
        <w:t xml:space="preserve"> Fourier series representation.</w:t>
      </w:r>
    </w:p>
    <w:p w14:paraId="3B502921" w14:textId="021D95B3" w:rsidR="00681F02" w:rsidRPr="00B76C21" w:rsidRDefault="0008261B" w:rsidP="00681F02">
      <w:pPr>
        <w:pStyle w:val="Bulletedlist"/>
        <w:numPr>
          <w:ilvl w:val="0"/>
          <w:numId w:val="0"/>
        </w:numPr>
        <w:ind w:left="360"/>
      </w:pPr>
      <w:r w:rsidRPr="0008261B">
        <w:rPr>
          <w:position w:val="-28"/>
        </w:rPr>
        <w:object w:dxaOrig="1780" w:dyaOrig="680" w14:anchorId="11B5F67F">
          <v:shape id="_x0000_i1148" type="#_x0000_t75" style="width:89.25pt;height:33.75pt" o:ole="">
            <v:imagedata r:id="rId23" o:title=""/>
          </v:shape>
          <o:OLEObject Type="Embed" ProgID="Equation.DSMT4" ShapeID="_x0000_i1148" DrawAspect="Content" ObjectID="_1801038507" r:id="rId24"/>
        </w:object>
      </w:r>
      <w:r w:rsidR="00681F02">
        <w:t xml:space="preserve"> where </w:t>
      </w:r>
      <w:r w:rsidRPr="0008261B">
        <w:rPr>
          <w:position w:val="-16"/>
        </w:rPr>
        <w:object w:dxaOrig="780" w:dyaOrig="400" w14:anchorId="4B22783A">
          <v:shape id="_x0000_i1153" type="#_x0000_t75" style="width:39pt;height:20.25pt" o:ole="">
            <v:imagedata r:id="rId25" o:title=""/>
          </v:shape>
          <o:OLEObject Type="Embed" ProgID="Equation.DSMT4" ShapeID="_x0000_i1153" DrawAspect="Content" ObjectID="_1801038508" r:id="rId26"/>
        </w:object>
      </w:r>
      <w:r w:rsidR="00681F02">
        <w:t xml:space="preserve">, </w:t>
      </w:r>
      <w:r w:rsidRPr="0008261B">
        <w:rPr>
          <w:position w:val="-32"/>
        </w:rPr>
        <w:object w:dxaOrig="1540" w:dyaOrig="760" w14:anchorId="3A23BA88">
          <v:shape id="_x0000_i1158" type="#_x0000_t75" style="width:77.25pt;height:38.25pt" o:ole="">
            <v:imagedata r:id="rId27" o:title=""/>
          </v:shape>
          <o:OLEObject Type="Embed" ProgID="Equation.DSMT4" ShapeID="_x0000_i1158" DrawAspect="Content" ObjectID="_1801038509" r:id="rId28"/>
        </w:object>
      </w:r>
      <w:r w:rsidR="00681F02">
        <w:t xml:space="preserve">, and </w:t>
      </w:r>
      <w:r w:rsidRPr="0008261B">
        <w:rPr>
          <w:position w:val="-32"/>
        </w:rPr>
        <w:object w:dxaOrig="2000" w:dyaOrig="760" w14:anchorId="585FB702">
          <v:shape id="_x0000_i1163" type="#_x0000_t75" style="width:99.75pt;height:38.25pt" o:ole="">
            <v:imagedata r:id="rId29" o:title=""/>
          </v:shape>
          <o:OLEObject Type="Embed" ProgID="Equation.DSMT4" ShapeID="_x0000_i1163" DrawAspect="Content" ObjectID="_1801038510" r:id="rId30"/>
        </w:object>
      </w:r>
    </w:p>
    <w:p w14:paraId="0D46AAE9" w14:textId="371CE49B" w:rsidR="00681F02" w:rsidRPr="00B76C21" w:rsidRDefault="00681F02" w:rsidP="00681F02">
      <w:pPr>
        <w:pStyle w:val="Bulletedlist"/>
      </w:pPr>
      <w:r w:rsidRPr="00B76C21">
        <w:t xml:space="preserve">For signals that are not sums of sinusoids nor periodic, the Fourier transform </w:t>
      </w:r>
      <w:r>
        <w:t xml:space="preserve">is used </w:t>
      </w:r>
      <w:r w:rsidRPr="00B76C21">
        <w:t>to determine the spectrum of the signal.</w:t>
      </w:r>
    </w:p>
    <w:p w14:paraId="159F7648" w14:textId="77777777" w:rsidR="001610DD" w:rsidRDefault="001610DD" w:rsidP="00AE4FF3"/>
    <w:p w14:paraId="038F3D01" w14:textId="77777777" w:rsidR="00AE4FF3" w:rsidRDefault="00AE4FF3" w:rsidP="00AE4FF3">
      <w:r>
        <w:t>The spectrum of a signal that is a sum of sinusoids will be a discrete function of frequency but in general the spectrum of a continuous-time signal is a continuous function of frequency.</w:t>
      </w:r>
    </w:p>
    <w:p w14:paraId="00C85BB4" w14:textId="77777777" w:rsidR="005972EB" w:rsidRDefault="005972EB" w:rsidP="00122C63"/>
    <w:p w14:paraId="36EA9B8C" w14:textId="77777777" w:rsidR="00595112" w:rsidRPr="00C128B0" w:rsidRDefault="00595112" w:rsidP="00595112">
      <w:pPr>
        <w:pStyle w:val="Heading2"/>
      </w:pPr>
      <w:r>
        <w:t>Spectrum Examples</w:t>
      </w:r>
    </w:p>
    <w:p w14:paraId="615E1935" w14:textId="2A3C7CDE" w:rsidR="00595112" w:rsidRDefault="00595112" w:rsidP="00595112">
      <w:r>
        <w:t xml:space="preserve">Consider determining the spectrum of the modulated signal </w:t>
      </w:r>
      <w:r w:rsidR="0008261B" w:rsidRPr="0008261B">
        <w:rPr>
          <w:position w:val="-14"/>
        </w:rPr>
        <w:object w:dxaOrig="3739" w:dyaOrig="400" w14:anchorId="71D099A2">
          <v:shape id="_x0000_i1168" type="#_x0000_t75" style="width:186.75pt;height:20.25pt" o:ole="">
            <v:imagedata r:id="rId31" o:title=""/>
          </v:shape>
          <o:OLEObject Type="Embed" ProgID="Equation.DSMT4" ShapeID="_x0000_i1168" DrawAspect="Content" ObjectID="_1801038511" r:id="rId32"/>
        </w:object>
      </w:r>
    </w:p>
    <w:p w14:paraId="71F9EDCD" w14:textId="77777777" w:rsidR="00595112" w:rsidRDefault="00595112" w:rsidP="00595112">
      <w:r>
        <w:t>One could convert the modulated signal into a sum of sinusoids form</w:t>
      </w:r>
    </w:p>
    <w:p w14:paraId="1C24D2BA" w14:textId="604BD930" w:rsidR="00595112" w:rsidRDefault="0008261B" w:rsidP="00595112">
      <w:r w:rsidRPr="0008261B">
        <w:rPr>
          <w:position w:val="-14"/>
        </w:rPr>
        <w:object w:dxaOrig="4760" w:dyaOrig="400" w14:anchorId="798E27E7">
          <v:shape id="_x0000_i1173" type="#_x0000_t75" style="width:237.75pt;height:20.25pt" o:ole="">
            <v:imagedata r:id="rId33" o:title=""/>
          </v:shape>
          <o:OLEObject Type="Embed" ProgID="Equation.DSMT4" ShapeID="_x0000_i1173" DrawAspect="Content" ObjectID="_1801038512" r:id="rId34"/>
        </w:object>
      </w:r>
      <w:r w:rsidR="00595112">
        <w:t xml:space="preserve"> and determine the spectrum by inspection</w:t>
      </w:r>
    </w:p>
    <w:p w14:paraId="4BB4E9C9" w14:textId="02E1B35E" w:rsidR="00595112" w:rsidRDefault="0008261B" w:rsidP="00595112">
      <w:r w:rsidRPr="0008261B">
        <w:rPr>
          <w:position w:val="-18"/>
        </w:rPr>
        <w:object w:dxaOrig="8880" w:dyaOrig="480" w14:anchorId="5A200FCD">
          <v:shape id="_x0000_i1178" type="#_x0000_t75" style="width:444pt;height:24pt" o:ole="">
            <v:imagedata r:id="rId35" o:title=""/>
          </v:shape>
          <o:OLEObject Type="Embed" ProgID="Equation.DSMT4" ShapeID="_x0000_i1178" DrawAspect="Content" ObjectID="_1801038513" r:id="rId36"/>
        </w:object>
      </w:r>
    </w:p>
    <w:p w14:paraId="7679910B" w14:textId="77777777" w:rsidR="00595112" w:rsidRDefault="00595112" w:rsidP="00595112">
      <w:r>
        <w:t>Or one could use the Fourier transform</w:t>
      </w:r>
    </w:p>
    <w:p w14:paraId="30BE48B6" w14:textId="77777777" w:rsidR="00595112" w:rsidRDefault="00595112" w:rsidP="00595112">
      <w:r>
        <w:t>Using the general cosine pair from Table 1</w:t>
      </w:r>
    </w:p>
    <w:p w14:paraId="0EF82F62" w14:textId="18A4DE97" w:rsidR="00595112" w:rsidRDefault="0008261B" w:rsidP="00595112">
      <w:r w:rsidRPr="0008261B">
        <w:rPr>
          <w:position w:val="-14"/>
        </w:rPr>
        <w:object w:dxaOrig="6380" w:dyaOrig="400" w14:anchorId="576670C7">
          <v:shape id="_x0000_i1183" type="#_x0000_t75" style="width:318.75pt;height:20.25pt" o:ole="">
            <v:imagedata r:id="rId37" o:title=""/>
          </v:shape>
          <o:OLEObject Type="Embed" ProgID="Equation.DSMT4" ShapeID="_x0000_i1183" DrawAspect="Content" ObjectID="_1801038514" r:id="rId38"/>
        </w:object>
      </w:r>
    </w:p>
    <w:p w14:paraId="623E7E18" w14:textId="77777777" w:rsidR="00595112" w:rsidRDefault="00595112" w:rsidP="00595112">
      <w:r>
        <w:t>and the modulation property from Table 2</w:t>
      </w:r>
    </w:p>
    <w:p w14:paraId="1278411A" w14:textId="3692A54B" w:rsidR="00595112" w:rsidRDefault="0008261B" w:rsidP="00595112">
      <w:r w:rsidRPr="0008261B">
        <w:rPr>
          <w:position w:val="-16"/>
        </w:rPr>
        <w:object w:dxaOrig="4880" w:dyaOrig="440" w14:anchorId="5B267F6D">
          <v:shape id="_x0000_i1188" type="#_x0000_t75" style="width:243.75pt;height:21.75pt" o:ole="">
            <v:imagedata r:id="rId39" o:title=""/>
          </v:shape>
          <o:OLEObject Type="Embed" ProgID="Equation.DSMT4" ShapeID="_x0000_i1188" DrawAspect="Content" ObjectID="_1801038515" r:id="rId40"/>
        </w:object>
      </w:r>
    </w:p>
    <w:p w14:paraId="2A6648E1" w14:textId="3EB9AF3F" w:rsidR="00595112" w:rsidRDefault="0008261B" w:rsidP="00595112">
      <w:r w:rsidRPr="0008261B">
        <w:rPr>
          <w:position w:val="-34"/>
        </w:rPr>
        <w:object w:dxaOrig="6140" w:dyaOrig="800" w14:anchorId="2518AA84">
          <v:shape id="_x0000_i1193" type="#_x0000_t75" style="width:306.75pt;height:39.75pt" o:ole="">
            <v:imagedata r:id="rId41" o:title=""/>
          </v:shape>
          <o:OLEObject Type="Embed" ProgID="Equation.DSMT4" ShapeID="_x0000_i1193" DrawAspect="Content" ObjectID="_1801038516" r:id="rId42"/>
        </w:object>
      </w:r>
    </w:p>
    <w:p w14:paraId="3106AFB0" w14:textId="77777777" w:rsidR="00595112" w:rsidRDefault="00595112" w:rsidP="00595112"/>
    <w:p w14:paraId="688EC582" w14:textId="50710A21" w:rsidR="00595112" w:rsidRDefault="00595112" w:rsidP="00595112">
      <w:r>
        <w:lastRenderedPageBreak/>
        <w:t xml:space="preserve">The spectrum of a delayed unit step </w:t>
      </w:r>
      <w:r w:rsidR="0008261B" w:rsidRPr="0008261B">
        <w:rPr>
          <w:position w:val="-14"/>
        </w:rPr>
        <w:object w:dxaOrig="1640" w:dyaOrig="400" w14:anchorId="1FD69502">
          <v:shape id="_x0000_i1198" type="#_x0000_t75" style="width:81.75pt;height:20.25pt" o:ole="">
            <v:imagedata r:id="rId43" o:title=""/>
          </v:shape>
          <o:OLEObject Type="Embed" ProgID="Equation.DSMT4" ShapeID="_x0000_i1198" DrawAspect="Content" ObjectID="_1801038517" r:id="rId44"/>
        </w:object>
      </w:r>
      <w:r>
        <w:t xml:space="preserve"> can be found using the Fourier transform pair for a step and the delay property</w:t>
      </w:r>
    </w:p>
    <w:p w14:paraId="483BEC82" w14:textId="3551149A" w:rsidR="00595112" w:rsidRDefault="0008261B" w:rsidP="00595112">
      <w:r w:rsidRPr="0008261B">
        <w:rPr>
          <w:position w:val="-30"/>
        </w:rPr>
        <w:object w:dxaOrig="3060" w:dyaOrig="720" w14:anchorId="79E91EFC">
          <v:shape id="_x0000_i1203" type="#_x0000_t75" style="width:153pt;height:36pt" o:ole="">
            <v:imagedata r:id="rId45" o:title=""/>
          </v:shape>
          <o:OLEObject Type="Embed" ProgID="Equation.DSMT4" ShapeID="_x0000_i1203" DrawAspect="Content" ObjectID="_1801038518" r:id="rId46"/>
        </w:object>
      </w:r>
    </w:p>
    <w:p w14:paraId="3DED20BA" w14:textId="77777777" w:rsidR="00595112" w:rsidRDefault="00595112" w:rsidP="00595112"/>
    <w:p w14:paraId="4D0D4FD1" w14:textId="60803F3F" w:rsidR="00595112" w:rsidRDefault="00595112" w:rsidP="00595112">
      <w:r>
        <w:t xml:space="preserve">The spectrum of a delayed pulse </w:t>
      </w:r>
      <w:r w:rsidR="0008261B" w:rsidRPr="0008261B">
        <w:rPr>
          <w:position w:val="-14"/>
        </w:rPr>
        <w:object w:dxaOrig="2780" w:dyaOrig="400" w14:anchorId="2D024662">
          <v:shape id="_x0000_i1208" type="#_x0000_t75" style="width:138.75pt;height:20.25pt" o:ole="">
            <v:imagedata r:id="rId47" o:title=""/>
          </v:shape>
          <o:OLEObject Type="Embed" ProgID="Equation.DSMT4" ShapeID="_x0000_i1208" DrawAspect="Content" ObjectID="_1801038519" r:id="rId48"/>
        </w:object>
      </w:r>
      <w:r w:rsidRPr="00AB4D99">
        <w:t xml:space="preserve"> </w:t>
      </w:r>
      <w:r>
        <w:t>can be found using the Fourier transform pair for a square pulse and the delay property</w:t>
      </w:r>
    </w:p>
    <w:p w14:paraId="12BBF360" w14:textId="60567A7D" w:rsidR="00595112" w:rsidRDefault="0008261B" w:rsidP="00595112">
      <w:r w:rsidRPr="0008261B">
        <w:rPr>
          <w:position w:val="-24"/>
        </w:rPr>
        <w:object w:dxaOrig="2620" w:dyaOrig="660" w14:anchorId="77B5539D">
          <v:shape id="_x0000_i1213" type="#_x0000_t75" style="width:131.25pt;height:33pt" o:ole="">
            <v:imagedata r:id="rId49" o:title=""/>
          </v:shape>
          <o:OLEObject Type="Embed" ProgID="Equation.DSMT4" ShapeID="_x0000_i1213" DrawAspect="Content" ObjectID="_1801038520" r:id="rId50"/>
        </w:object>
      </w:r>
    </w:p>
    <w:p w14:paraId="4F74534F" w14:textId="77777777" w:rsidR="00595112" w:rsidRDefault="00595112" w:rsidP="00595112"/>
    <w:p w14:paraId="3CACE8B3" w14:textId="630B418D" w:rsidR="00595112" w:rsidRDefault="00595112" w:rsidP="00595112">
      <w:r>
        <w:t xml:space="preserve">The spectrum of a one-sided cosine </w:t>
      </w:r>
      <w:r w:rsidR="0008261B" w:rsidRPr="0008261B">
        <w:rPr>
          <w:position w:val="-14"/>
        </w:rPr>
        <w:object w:dxaOrig="2780" w:dyaOrig="400" w14:anchorId="3D5053A6">
          <v:shape id="_x0000_i1218" type="#_x0000_t75" style="width:138.75pt;height:20.25pt" o:ole="">
            <v:imagedata r:id="rId51" o:title=""/>
          </v:shape>
          <o:OLEObject Type="Embed" ProgID="Equation.DSMT4" ShapeID="_x0000_i1218" DrawAspect="Content" ObjectID="_1801038521" r:id="rId52"/>
        </w:object>
      </w:r>
      <w:r w:rsidRPr="00AB4D99">
        <w:t xml:space="preserve"> </w:t>
      </w:r>
      <w:r>
        <w:t>can be found using the Fourier transform pair for a step and the modulation property or using the Fourier transform pairs for a step and a cosine and the multiplication property (multiplication in time domain corresponds to convolution in the frequency domain)</w:t>
      </w:r>
    </w:p>
    <w:p w14:paraId="5067DD30" w14:textId="26A64A35" w:rsidR="00595112" w:rsidRDefault="0008261B" w:rsidP="00595112">
      <w:r w:rsidRPr="0008261B">
        <w:rPr>
          <w:position w:val="-34"/>
        </w:rPr>
        <w:object w:dxaOrig="8480" w:dyaOrig="800" w14:anchorId="6826F457">
          <v:shape id="_x0000_i1223" type="#_x0000_t75" style="width:423.75pt;height:39.75pt" o:ole="">
            <v:imagedata r:id="rId53" o:title=""/>
          </v:shape>
          <o:OLEObject Type="Embed" ProgID="Equation.DSMT4" ShapeID="_x0000_i1223" DrawAspect="Content" ObjectID="_1801038522" r:id="rId54"/>
        </w:object>
      </w:r>
    </w:p>
    <w:p w14:paraId="3B9D6330" w14:textId="77777777" w:rsidR="00595112" w:rsidRDefault="00595112" w:rsidP="00595112"/>
    <w:p w14:paraId="1FF2FFBB" w14:textId="7A77B125" w:rsidR="00595112" w:rsidRDefault="00595112" w:rsidP="00595112">
      <w:r>
        <w:t xml:space="preserve">The spectrum of a finite duration cosine </w:t>
      </w:r>
      <w:r w:rsidR="0008261B" w:rsidRPr="0008261B">
        <w:rPr>
          <w:position w:val="-16"/>
        </w:rPr>
        <w:object w:dxaOrig="3879" w:dyaOrig="440" w14:anchorId="1A5B6162">
          <v:shape id="_x0000_i1228" type="#_x0000_t75" style="width:194.25pt;height:21.75pt" o:ole="">
            <v:imagedata r:id="rId55" o:title=""/>
          </v:shape>
          <o:OLEObject Type="Embed" ProgID="Equation.DSMT4" ShapeID="_x0000_i1228" DrawAspect="Content" ObjectID="_1801038523" r:id="rId56"/>
        </w:object>
      </w:r>
      <w:r w:rsidRPr="00AB4D99">
        <w:t xml:space="preserve"> </w:t>
      </w:r>
      <w:r>
        <w:t>can be found using the Fourier transform pair for a pulse and the modulation property or using the Fourier transform pairs for a pulse and a cosine and the multiplication property</w:t>
      </w:r>
    </w:p>
    <w:p w14:paraId="484973DD" w14:textId="0A6FFD30" w:rsidR="00595112" w:rsidRDefault="0008261B" w:rsidP="00595112">
      <w:r w:rsidRPr="0008261B">
        <w:rPr>
          <w:position w:val="-32"/>
        </w:rPr>
        <w:object w:dxaOrig="7380" w:dyaOrig="780" w14:anchorId="1D21602A">
          <v:shape id="_x0000_i1233" type="#_x0000_t75" style="width:369pt;height:39pt" o:ole="">
            <v:imagedata r:id="rId57" o:title=""/>
          </v:shape>
          <o:OLEObject Type="Embed" ProgID="Equation.DSMT4" ShapeID="_x0000_i1233" DrawAspect="Content" ObjectID="_1801038524" r:id="rId58"/>
        </w:object>
      </w:r>
    </w:p>
    <w:p w14:paraId="64BFB841" w14:textId="77777777" w:rsidR="00D21C98" w:rsidRDefault="00D21C98" w:rsidP="00122C63"/>
    <w:p w14:paraId="554C1A07" w14:textId="091F9C7E" w:rsidR="004E33D9" w:rsidRDefault="00633BB6" w:rsidP="00122C63">
      <w:r>
        <w:t>Last modified</w:t>
      </w:r>
      <w:r w:rsidR="0038300A">
        <w:t xml:space="preserve"> </w:t>
      </w:r>
      <w:r w:rsidR="00D21C98">
        <w:t>February 14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59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60"/>
      <w:footerReference w:type="default" r:id="rId61"/>
      <w:headerReference w:type="first" r:id="rId62"/>
      <w:footerReference w:type="first" r:id="rId6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C052" w14:textId="77777777" w:rsidR="00A04668" w:rsidRDefault="00A04668" w:rsidP="00546E71">
      <w:r>
        <w:separator/>
      </w:r>
    </w:p>
  </w:endnote>
  <w:endnote w:type="continuationSeparator" w:id="0">
    <w:p w14:paraId="03F445C3" w14:textId="77777777" w:rsidR="00A04668" w:rsidRDefault="00A04668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89044" w14:textId="77777777" w:rsidR="00A04668" w:rsidRDefault="00A04668" w:rsidP="00546E71">
      <w:r>
        <w:separator/>
      </w:r>
    </w:p>
  </w:footnote>
  <w:footnote w:type="continuationSeparator" w:id="0">
    <w:p w14:paraId="5ABB68C7" w14:textId="77777777" w:rsidR="00A04668" w:rsidRDefault="00A04668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1B"/>
    <w:rsid w:val="000826F2"/>
    <w:rsid w:val="000828F0"/>
    <w:rsid w:val="00090915"/>
    <w:rsid w:val="000A420E"/>
    <w:rsid w:val="000B204D"/>
    <w:rsid w:val="000B2736"/>
    <w:rsid w:val="000C0A94"/>
    <w:rsid w:val="000C578E"/>
    <w:rsid w:val="000D25B1"/>
    <w:rsid w:val="000D6125"/>
    <w:rsid w:val="000F0633"/>
    <w:rsid w:val="000F5F31"/>
    <w:rsid w:val="000F7266"/>
    <w:rsid w:val="00102D05"/>
    <w:rsid w:val="00103210"/>
    <w:rsid w:val="00122C63"/>
    <w:rsid w:val="00125CAF"/>
    <w:rsid w:val="001304D5"/>
    <w:rsid w:val="0013106F"/>
    <w:rsid w:val="00132A20"/>
    <w:rsid w:val="00134313"/>
    <w:rsid w:val="00147243"/>
    <w:rsid w:val="001610DD"/>
    <w:rsid w:val="00162B66"/>
    <w:rsid w:val="00164B82"/>
    <w:rsid w:val="001675F9"/>
    <w:rsid w:val="00167E16"/>
    <w:rsid w:val="00184D17"/>
    <w:rsid w:val="00186018"/>
    <w:rsid w:val="00191042"/>
    <w:rsid w:val="00195DDC"/>
    <w:rsid w:val="001A5D65"/>
    <w:rsid w:val="001B4FED"/>
    <w:rsid w:val="001B5853"/>
    <w:rsid w:val="001C1B5B"/>
    <w:rsid w:val="001C236B"/>
    <w:rsid w:val="001C5887"/>
    <w:rsid w:val="00203650"/>
    <w:rsid w:val="00205997"/>
    <w:rsid w:val="00211F99"/>
    <w:rsid w:val="00222F44"/>
    <w:rsid w:val="002323A5"/>
    <w:rsid w:val="002326D1"/>
    <w:rsid w:val="00232845"/>
    <w:rsid w:val="00237FBF"/>
    <w:rsid w:val="00266097"/>
    <w:rsid w:val="00266387"/>
    <w:rsid w:val="002858C4"/>
    <w:rsid w:val="00292612"/>
    <w:rsid w:val="002951AF"/>
    <w:rsid w:val="00295BB8"/>
    <w:rsid w:val="002A237A"/>
    <w:rsid w:val="002A28DA"/>
    <w:rsid w:val="002A6752"/>
    <w:rsid w:val="002A7724"/>
    <w:rsid w:val="002B024B"/>
    <w:rsid w:val="002B4B54"/>
    <w:rsid w:val="002C1837"/>
    <w:rsid w:val="002C7003"/>
    <w:rsid w:val="002D2385"/>
    <w:rsid w:val="002D5111"/>
    <w:rsid w:val="002D7234"/>
    <w:rsid w:val="002D795F"/>
    <w:rsid w:val="002E594E"/>
    <w:rsid w:val="002E5D3B"/>
    <w:rsid w:val="002F377E"/>
    <w:rsid w:val="002F38BA"/>
    <w:rsid w:val="00304741"/>
    <w:rsid w:val="00332D55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8300A"/>
    <w:rsid w:val="00384479"/>
    <w:rsid w:val="0038606C"/>
    <w:rsid w:val="00386F35"/>
    <w:rsid w:val="00396D30"/>
    <w:rsid w:val="003B17FE"/>
    <w:rsid w:val="003B4DFC"/>
    <w:rsid w:val="003B62BC"/>
    <w:rsid w:val="003B6E40"/>
    <w:rsid w:val="003C575A"/>
    <w:rsid w:val="003D0945"/>
    <w:rsid w:val="003D3143"/>
    <w:rsid w:val="003D492D"/>
    <w:rsid w:val="003D516B"/>
    <w:rsid w:val="003F45EA"/>
    <w:rsid w:val="0040451B"/>
    <w:rsid w:val="00426EC6"/>
    <w:rsid w:val="00431B81"/>
    <w:rsid w:val="00441E65"/>
    <w:rsid w:val="00442CB8"/>
    <w:rsid w:val="0044454A"/>
    <w:rsid w:val="004511E5"/>
    <w:rsid w:val="004541CB"/>
    <w:rsid w:val="00454F1F"/>
    <w:rsid w:val="004603A4"/>
    <w:rsid w:val="00463BCA"/>
    <w:rsid w:val="004670DE"/>
    <w:rsid w:val="00473F8F"/>
    <w:rsid w:val="004757FB"/>
    <w:rsid w:val="00475BCF"/>
    <w:rsid w:val="004863DE"/>
    <w:rsid w:val="00486919"/>
    <w:rsid w:val="0049392E"/>
    <w:rsid w:val="00496BF2"/>
    <w:rsid w:val="004A05B3"/>
    <w:rsid w:val="004A0FE8"/>
    <w:rsid w:val="004A3116"/>
    <w:rsid w:val="004A41C7"/>
    <w:rsid w:val="004A752A"/>
    <w:rsid w:val="004B7BAA"/>
    <w:rsid w:val="004C7530"/>
    <w:rsid w:val="004D001F"/>
    <w:rsid w:val="004D4142"/>
    <w:rsid w:val="004D4EFB"/>
    <w:rsid w:val="004E2304"/>
    <w:rsid w:val="004E33D9"/>
    <w:rsid w:val="004F0A4F"/>
    <w:rsid w:val="004F251B"/>
    <w:rsid w:val="00503A8E"/>
    <w:rsid w:val="0052511E"/>
    <w:rsid w:val="005276BB"/>
    <w:rsid w:val="00531AAD"/>
    <w:rsid w:val="00535A97"/>
    <w:rsid w:val="0054073C"/>
    <w:rsid w:val="00545FB2"/>
    <w:rsid w:val="00546E71"/>
    <w:rsid w:val="00555B23"/>
    <w:rsid w:val="00571D83"/>
    <w:rsid w:val="00573B77"/>
    <w:rsid w:val="00577322"/>
    <w:rsid w:val="00581421"/>
    <w:rsid w:val="00582A65"/>
    <w:rsid w:val="00595112"/>
    <w:rsid w:val="005972EB"/>
    <w:rsid w:val="005A0299"/>
    <w:rsid w:val="005A18DD"/>
    <w:rsid w:val="005B767C"/>
    <w:rsid w:val="005D3238"/>
    <w:rsid w:val="005D3411"/>
    <w:rsid w:val="005D3C41"/>
    <w:rsid w:val="005D731A"/>
    <w:rsid w:val="005D7942"/>
    <w:rsid w:val="005D7BA2"/>
    <w:rsid w:val="005E27CC"/>
    <w:rsid w:val="005E794A"/>
    <w:rsid w:val="005F4684"/>
    <w:rsid w:val="006032D3"/>
    <w:rsid w:val="00633BB6"/>
    <w:rsid w:val="00635572"/>
    <w:rsid w:val="00653BBF"/>
    <w:rsid w:val="00662FC8"/>
    <w:rsid w:val="00666C8B"/>
    <w:rsid w:val="00670D2A"/>
    <w:rsid w:val="00681F02"/>
    <w:rsid w:val="006A38FF"/>
    <w:rsid w:val="006A5DE5"/>
    <w:rsid w:val="006B1037"/>
    <w:rsid w:val="006B136F"/>
    <w:rsid w:val="006B3748"/>
    <w:rsid w:val="006C725D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3EE5"/>
    <w:rsid w:val="00724905"/>
    <w:rsid w:val="0073273C"/>
    <w:rsid w:val="00734302"/>
    <w:rsid w:val="00737060"/>
    <w:rsid w:val="007420A3"/>
    <w:rsid w:val="00745A3D"/>
    <w:rsid w:val="00762103"/>
    <w:rsid w:val="00772662"/>
    <w:rsid w:val="007773EC"/>
    <w:rsid w:val="00795823"/>
    <w:rsid w:val="007A08A1"/>
    <w:rsid w:val="007A42D8"/>
    <w:rsid w:val="007B4C74"/>
    <w:rsid w:val="007B7C55"/>
    <w:rsid w:val="007C0B75"/>
    <w:rsid w:val="007C2CEC"/>
    <w:rsid w:val="007E43F7"/>
    <w:rsid w:val="007F14CA"/>
    <w:rsid w:val="007F3BA1"/>
    <w:rsid w:val="0081188F"/>
    <w:rsid w:val="00811E67"/>
    <w:rsid w:val="00822DC6"/>
    <w:rsid w:val="0084167B"/>
    <w:rsid w:val="00845126"/>
    <w:rsid w:val="00847FA4"/>
    <w:rsid w:val="00850ED3"/>
    <w:rsid w:val="0086543C"/>
    <w:rsid w:val="00871A21"/>
    <w:rsid w:val="008751FF"/>
    <w:rsid w:val="00886098"/>
    <w:rsid w:val="008924B9"/>
    <w:rsid w:val="00892A24"/>
    <w:rsid w:val="00892C69"/>
    <w:rsid w:val="00895218"/>
    <w:rsid w:val="008966C9"/>
    <w:rsid w:val="00897D16"/>
    <w:rsid w:val="008A0157"/>
    <w:rsid w:val="008A29E1"/>
    <w:rsid w:val="008A3FD1"/>
    <w:rsid w:val="008A5311"/>
    <w:rsid w:val="008A62E7"/>
    <w:rsid w:val="008C33A4"/>
    <w:rsid w:val="008D7586"/>
    <w:rsid w:val="008E3143"/>
    <w:rsid w:val="008E38D9"/>
    <w:rsid w:val="008F26F0"/>
    <w:rsid w:val="00902960"/>
    <w:rsid w:val="009315AC"/>
    <w:rsid w:val="00935FC8"/>
    <w:rsid w:val="009362E9"/>
    <w:rsid w:val="00962546"/>
    <w:rsid w:val="009648AD"/>
    <w:rsid w:val="00967AC4"/>
    <w:rsid w:val="0097572E"/>
    <w:rsid w:val="00976AF0"/>
    <w:rsid w:val="0098513C"/>
    <w:rsid w:val="009879B3"/>
    <w:rsid w:val="009A1863"/>
    <w:rsid w:val="009B2A66"/>
    <w:rsid w:val="009C4908"/>
    <w:rsid w:val="009C6A07"/>
    <w:rsid w:val="009C74D3"/>
    <w:rsid w:val="009D5A2B"/>
    <w:rsid w:val="009E377F"/>
    <w:rsid w:val="00A023AF"/>
    <w:rsid w:val="00A04668"/>
    <w:rsid w:val="00A06306"/>
    <w:rsid w:val="00A13E95"/>
    <w:rsid w:val="00A13F13"/>
    <w:rsid w:val="00A1537F"/>
    <w:rsid w:val="00A15779"/>
    <w:rsid w:val="00A25531"/>
    <w:rsid w:val="00A335A5"/>
    <w:rsid w:val="00A337EE"/>
    <w:rsid w:val="00A35CC9"/>
    <w:rsid w:val="00A360D1"/>
    <w:rsid w:val="00A423E3"/>
    <w:rsid w:val="00A447B2"/>
    <w:rsid w:val="00A5354B"/>
    <w:rsid w:val="00A60EA4"/>
    <w:rsid w:val="00A71049"/>
    <w:rsid w:val="00A72F09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4FF3"/>
    <w:rsid w:val="00AE6BF8"/>
    <w:rsid w:val="00AF0575"/>
    <w:rsid w:val="00AF70F6"/>
    <w:rsid w:val="00B02047"/>
    <w:rsid w:val="00B03DA0"/>
    <w:rsid w:val="00B048D3"/>
    <w:rsid w:val="00B105AF"/>
    <w:rsid w:val="00B141FD"/>
    <w:rsid w:val="00B27F0D"/>
    <w:rsid w:val="00B308FA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7275B"/>
    <w:rsid w:val="00B74BF7"/>
    <w:rsid w:val="00B77DB7"/>
    <w:rsid w:val="00B81B03"/>
    <w:rsid w:val="00B83870"/>
    <w:rsid w:val="00B85EF1"/>
    <w:rsid w:val="00B910ED"/>
    <w:rsid w:val="00B91A60"/>
    <w:rsid w:val="00B93D34"/>
    <w:rsid w:val="00BA016B"/>
    <w:rsid w:val="00BA0632"/>
    <w:rsid w:val="00BA27CD"/>
    <w:rsid w:val="00BA7CB0"/>
    <w:rsid w:val="00BB5FB0"/>
    <w:rsid w:val="00BC5E9B"/>
    <w:rsid w:val="00BD3960"/>
    <w:rsid w:val="00BE3561"/>
    <w:rsid w:val="00BE504F"/>
    <w:rsid w:val="00BE5A9C"/>
    <w:rsid w:val="00BF012D"/>
    <w:rsid w:val="00BF646C"/>
    <w:rsid w:val="00C25197"/>
    <w:rsid w:val="00C301C8"/>
    <w:rsid w:val="00C31961"/>
    <w:rsid w:val="00C46CC8"/>
    <w:rsid w:val="00C622F9"/>
    <w:rsid w:val="00C641FE"/>
    <w:rsid w:val="00C70409"/>
    <w:rsid w:val="00C70869"/>
    <w:rsid w:val="00C86849"/>
    <w:rsid w:val="00C9749D"/>
    <w:rsid w:val="00CA0C85"/>
    <w:rsid w:val="00CA6D76"/>
    <w:rsid w:val="00CB5C5E"/>
    <w:rsid w:val="00CC07D2"/>
    <w:rsid w:val="00CD286C"/>
    <w:rsid w:val="00CD33DA"/>
    <w:rsid w:val="00CD505D"/>
    <w:rsid w:val="00CE7F36"/>
    <w:rsid w:val="00CF0B9A"/>
    <w:rsid w:val="00CF334E"/>
    <w:rsid w:val="00CF5B40"/>
    <w:rsid w:val="00D0501D"/>
    <w:rsid w:val="00D05BFC"/>
    <w:rsid w:val="00D1416A"/>
    <w:rsid w:val="00D21C98"/>
    <w:rsid w:val="00D25CA0"/>
    <w:rsid w:val="00D36779"/>
    <w:rsid w:val="00D45704"/>
    <w:rsid w:val="00D55B33"/>
    <w:rsid w:val="00D57D7B"/>
    <w:rsid w:val="00D71AFF"/>
    <w:rsid w:val="00D734A8"/>
    <w:rsid w:val="00D817C0"/>
    <w:rsid w:val="00D824DA"/>
    <w:rsid w:val="00D91217"/>
    <w:rsid w:val="00D917E6"/>
    <w:rsid w:val="00DB4E89"/>
    <w:rsid w:val="00DC01CF"/>
    <w:rsid w:val="00DC6CAC"/>
    <w:rsid w:val="00DC7695"/>
    <w:rsid w:val="00DD4C12"/>
    <w:rsid w:val="00DE0876"/>
    <w:rsid w:val="00DE3A61"/>
    <w:rsid w:val="00DE74A0"/>
    <w:rsid w:val="00DF0080"/>
    <w:rsid w:val="00E07249"/>
    <w:rsid w:val="00E139A5"/>
    <w:rsid w:val="00E14070"/>
    <w:rsid w:val="00E16F9C"/>
    <w:rsid w:val="00E20CA7"/>
    <w:rsid w:val="00E41F5A"/>
    <w:rsid w:val="00E43568"/>
    <w:rsid w:val="00E56526"/>
    <w:rsid w:val="00E678D0"/>
    <w:rsid w:val="00E849B4"/>
    <w:rsid w:val="00E86162"/>
    <w:rsid w:val="00E94B01"/>
    <w:rsid w:val="00EA1455"/>
    <w:rsid w:val="00EA5CD0"/>
    <w:rsid w:val="00EA6C59"/>
    <w:rsid w:val="00EB26E1"/>
    <w:rsid w:val="00EB49E3"/>
    <w:rsid w:val="00ED1B2B"/>
    <w:rsid w:val="00EE1D71"/>
    <w:rsid w:val="00EF0007"/>
    <w:rsid w:val="00EF5E70"/>
    <w:rsid w:val="00EF6280"/>
    <w:rsid w:val="00F04A79"/>
    <w:rsid w:val="00F14614"/>
    <w:rsid w:val="00F15DFE"/>
    <w:rsid w:val="00F1691C"/>
    <w:rsid w:val="00F235DE"/>
    <w:rsid w:val="00F27C3C"/>
    <w:rsid w:val="00F31D3A"/>
    <w:rsid w:val="00F36099"/>
    <w:rsid w:val="00F3798B"/>
    <w:rsid w:val="00F521D8"/>
    <w:rsid w:val="00F541EC"/>
    <w:rsid w:val="00F57C62"/>
    <w:rsid w:val="00F57D1D"/>
    <w:rsid w:val="00F66127"/>
    <w:rsid w:val="00F70A3A"/>
    <w:rsid w:val="00F82DCF"/>
    <w:rsid w:val="00F8715B"/>
    <w:rsid w:val="00F87DFD"/>
    <w:rsid w:val="00F900C1"/>
    <w:rsid w:val="00F90A16"/>
    <w:rsid w:val="00F9389D"/>
    <w:rsid w:val="00F96E60"/>
    <w:rsid w:val="00FA1897"/>
    <w:rsid w:val="00FA2E19"/>
    <w:rsid w:val="00FA495D"/>
    <w:rsid w:val="00FB527A"/>
    <w:rsid w:val="00FC0AE6"/>
    <w:rsid w:val="00FC456C"/>
    <w:rsid w:val="00FC5203"/>
    <w:rsid w:val="00FD163B"/>
    <w:rsid w:val="00FD358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footer" Target="foot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yperlink" Target="https://creativecommons.org/licenses/by-nc-sa/4.0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6</TotalTime>
  <Pages>2</Pages>
  <Words>439</Words>
  <Characters>2602</Characters>
  <Application>Microsoft Office Word</Application>
  <DocSecurity>0</DocSecurity>
  <Lines>86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16</cp:revision>
  <dcterms:created xsi:type="dcterms:W3CDTF">2025-02-14T14:34:00Z</dcterms:created>
  <dcterms:modified xsi:type="dcterms:W3CDTF">2025-02-14T15:25:00Z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